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48CAD" w14:textId="41025B79" w:rsidR="006B2F86" w:rsidRDefault="00F273EE" w:rsidP="00E71FC3">
      <w:pPr>
        <w:pStyle w:val="NoSpacing"/>
      </w:pPr>
      <w:r>
        <w:rPr>
          <w:u w:val="single"/>
        </w:rPr>
        <w:t>Thomas CHRISTIAN</w:t>
      </w:r>
      <w:r>
        <w:t xml:space="preserve">    </w:t>
      </w:r>
      <w:proofErr w:type="gramStart"/>
      <w:r>
        <w:t xml:space="preserve">   (</w:t>
      </w:r>
      <w:proofErr w:type="gramEnd"/>
      <w:r>
        <w:t>fl.1502)</w:t>
      </w:r>
    </w:p>
    <w:p w14:paraId="127C1A9C" w14:textId="3E158A7E" w:rsidR="00F273EE" w:rsidRDefault="00F273EE" w:rsidP="00E71FC3">
      <w:pPr>
        <w:pStyle w:val="NoSpacing"/>
      </w:pPr>
    </w:p>
    <w:p w14:paraId="5B6EE9F9" w14:textId="4912EC5E" w:rsidR="00F273EE" w:rsidRDefault="00F273EE" w:rsidP="00E71FC3">
      <w:pPr>
        <w:pStyle w:val="NoSpacing"/>
      </w:pPr>
    </w:p>
    <w:p w14:paraId="7602B61A" w14:textId="14E875A6" w:rsidR="00F273EE" w:rsidRDefault="00F273EE" w:rsidP="00E71FC3">
      <w:pPr>
        <w:pStyle w:val="NoSpacing"/>
      </w:pPr>
      <w:r>
        <w:t>14 Aug.1502</w:t>
      </w:r>
      <w:r>
        <w:tab/>
        <w:t xml:space="preserve">John </w:t>
      </w:r>
      <w:proofErr w:type="spellStart"/>
      <w:r>
        <w:t>Oldemede</w:t>
      </w:r>
      <w:proofErr w:type="spellEnd"/>
      <w:r>
        <w:t>, junior(q.v.), appointed him as the executor of his Will,</w:t>
      </w:r>
    </w:p>
    <w:p w14:paraId="34F6160E" w14:textId="2FB6E1B8" w:rsidR="00F273EE" w:rsidRDefault="00F273EE" w:rsidP="00E71FC3">
      <w:pPr>
        <w:pStyle w:val="NoSpacing"/>
      </w:pPr>
      <w:r>
        <w:tab/>
      </w:r>
      <w:r>
        <w:tab/>
        <w:t>in which he bequeathed him all his moveable goods.</w:t>
      </w:r>
    </w:p>
    <w:p w14:paraId="12DA446E" w14:textId="6F8DBF87" w:rsidR="00F273EE" w:rsidRDefault="00F273EE" w:rsidP="00F273EE">
      <w:pPr>
        <w:pStyle w:val="NoSpacing"/>
      </w:pPr>
      <w:r>
        <w:tab/>
      </w:r>
      <w:r>
        <w:tab/>
      </w:r>
      <w:bookmarkStart w:id="0" w:name="_GoBack"/>
      <w:bookmarkEnd w:id="0"/>
      <w:r>
        <w:t>(</w:t>
      </w:r>
      <w:hyperlink r:id="rId6" w:history="1">
        <w:r w:rsidRPr="00104C59">
          <w:rPr>
            <w:rStyle w:val="Hyperlink"/>
          </w:rPr>
          <w:t>http://www.kentarchaeology.org.uk/18/16/49.htm</w:t>
        </w:r>
      </w:hyperlink>
      <w:r>
        <w:t>)</w:t>
      </w:r>
    </w:p>
    <w:p w14:paraId="5A7FF857" w14:textId="77777777" w:rsidR="00F273EE" w:rsidRDefault="00F273EE" w:rsidP="00F273EE">
      <w:pPr>
        <w:pStyle w:val="NoSpacing"/>
      </w:pPr>
    </w:p>
    <w:p w14:paraId="7A670D46" w14:textId="77777777" w:rsidR="00F273EE" w:rsidRDefault="00F273EE" w:rsidP="00F273EE">
      <w:pPr>
        <w:pStyle w:val="NoSpacing"/>
      </w:pPr>
    </w:p>
    <w:p w14:paraId="7E5AAE96" w14:textId="77777777" w:rsidR="00F273EE" w:rsidRDefault="00F273EE" w:rsidP="00F273EE">
      <w:pPr>
        <w:pStyle w:val="NoSpacing"/>
      </w:pPr>
    </w:p>
    <w:p w14:paraId="77E8A946" w14:textId="77777777" w:rsidR="00F273EE" w:rsidRPr="00A35076" w:rsidRDefault="00F273EE" w:rsidP="00F273EE">
      <w:pPr>
        <w:pStyle w:val="NoSpacing"/>
      </w:pPr>
      <w:r>
        <w:t>13 February 2018</w:t>
      </w:r>
    </w:p>
    <w:p w14:paraId="15FE1C0C" w14:textId="0BB0BF1E" w:rsidR="00F273EE" w:rsidRPr="00F273EE" w:rsidRDefault="00F273EE" w:rsidP="00E71FC3">
      <w:pPr>
        <w:pStyle w:val="NoSpacing"/>
      </w:pPr>
    </w:p>
    <w:sectPr w:rsidR="00F273EE" w:rsidRPr="00F273E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269C2" w14:textId="77777777" w:rsidR="00F273EE" w:rsidRDefault="00F273EE" w:rsidP="00E71FC3">
      <w:pPr>
        <w:spacing w:after="0" w:line="240" w:lineRule="auto"/>
      </w:pPr>
      <w:r>
        <w:separator/>
      </w:r>
    </w:p>
  </w:endnote>
  <w:endnote w:type="continuationSeparator" w:id="0">
    <w:p w14:paraId="38D73F20" w14:textId="77777777" w:rsidR="00F273EE" w:rsidRDefault="00F273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5EE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59BCA" w14:textId="77777777" w:rsidR="00F273EE" w:rsidRDefault="00F273EE" w:rsidP="00E71FC3">
      <w:pPr>
        <w:spacing w:after="0" w:line="240" w:lineRule="auto"/>
      </w:pPr>
      <w:r>
        <w:separator/>
      </w:r>
    </w:p>
  </w:footnote>
  <w:footnote w:type="continuationSeparator" w:id="0">
    <w:p w14:paraId="6F0F2B45" w14:textId="77777777" w:rsidR="00F273EE" w:rsidRDefault="00F273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3E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86431"/>
  <w15:chartTrackingRefBased/>
  <w15:docId w15:val="{C68EE530-0CC0-46EC-AC01-A0B2CA77D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273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49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2018-02-13T22:24:00Z</dcterms:created>
  <dcterms:modified xsi:type="dcterms:W3CDTF">2018-02-13T22:26:00Z</dcterms:modified>
</cp:coreProperties>
</file>